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CD6" w:rsidRDefault="00CC5CD6" w:rsidP="00D755E7">
      <w:pPr>
        <w:widowControl w:val="0"/>
        <w:spacing w:line="310" w:lineRule="atLeast"/>
        <w:rPr>
          <w:b/>
          <w:noProof/>
          <w:spacing w:val="4"/>
          <w:sz w:val="32"/>
          <w:lang w:eastAsia="en-US"/>
        </w:rPr>
      </w:pPr>
      <w:bookmarkStart w:id="0" w:name="_Toc144171265"/>
      <w:bookmarkStart w:id="1" w:name="_GoBack"/>
      <w:bookmarkEnd w:id="1"/>
    </w:p>
    <w:p w:rsidR="00CC5CD6" w:rsidRDefault="00CC5CD6" w:rsidP="00D755E7">
      <w:pPr>
        <w:widowControl w:val="0"/>
        <w:spacing w:line="310" w:lineRule="atLeast"/>
        <w:rPr>
          <w:b/>
          <w:noProof/>
          <w:spacing w:val="4"/>
          <w:sz w:val="32"/>
          <w:lang w:eastAsia="en-US"/>
        </w:rPr>
      </w:pPr>
    </w:p>
    <w:p w:rsidR="00CC5CD6" w:rsidRDefault="00CC5CD6" w:rsidP="00D755E7">
      <w:pPr>
        <w:widowControl w:val="0"/>
        <w:spacing w:line="310" w:lineRule="atLeast"/>
        <w:rPr>
          <w:b/>
          <w:noProof/>
          <w:spacing w:val="4"/>
          <w:sz w:val="32"/>
          <w:lang w:eastAsia="en-US"/>
        </w:rPr>
      </w:pPr>
    </w:p>
    <w:p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ED0CF2">
        <w:rPr>
          <w:b/>
          <w:noProof/>
          <w:spacing w:val="4"/>
          <w:sz w:val="32"/>
          <w:lang w:eastAsia="en-US"/>
        </w:rPr>
        <w:t>B2</w:t>
      </w:r>
      <w:r w:rsidRPr="00AC761F">
        <w:rPr>
          <w:b/>
          <w:noProof/>
          <w:spacing w:val="4"/>
          <w:sz w:val="32"/>
          <w:lang w:eastAsia="en-US"/>
        </w:rPr>
        <w:tab/>
      </w:r>
      <w:r w:rsidR="00AC761F">
        <w:rPr>
          <w:b/>
          <w:noProof/>
          <w:spacing w:val="4"/>
          <w:sz w:val="32"/>
          <w:lang w:eastAsia="en-US"/>
        </w:rPr>
        <w:tab/>
      </w:r>
      <w:r w:rsidRPr="00AC761F">
        <w:rPr>
          <w:noProof/>
          <w:spacing w:val="4"/>
          <w:sz w:val="32"/>
          <w:lang w:eastAsia="en-US"/>
        </w:rPr>
        <w:t xml:space="preserve">Model formulier </w:t>
      </w:r>
      <w:r w:rsidRPr="00CF1E1B">
        <w:rPr>
          <w:noProof/>
          <w:spacing w:val="4"/>
          <w:sz w:val="32"/>
          <w:lang w:eastAsia="en-US"/>
        </w:rPr>
        <w:t>referentieopdrachten</w:t>
      </w:r>
      <w:r w:rsidR="007A50BA" w:rsidRPr="00CF1E1B">
        <w:rPr>
          <w:noProof/>
          <w:spacing w:val="4"/>
          <w:sz w:val="32"/>
          <w:lang w:eastAsia="en-US"/>
        </w:rPr>
        <w:t xml:space="preserve"> </w:t>
      </w:r>
      <w:r w:rsidR="00CF1E1B">
        <w:rPr>
          <w:noProof/>
          <w:spacing w:val="4"/>
          <w:sz w:val="32"/>
          <w:lang w:eastAsia="en-US"/>
        </w:rPr>
        <w:t>S</w:t>
      </w:r>
      <w:r w:rsidR="00CF1E1B" w:rsidRPr="00CF1E1B">
        <w:rPr>
          <w:noProof/>
          <w:spacing w:val="4"/>
          <w:sz w:val="32"/>
          <w:lang w:eastAsia="en-US"/>
        </w:rPr>
        <w:t>electiecriteria</w:t>
      </w:r>
    </w:p>
    <w:p w:rsidR="00AC761F" w:rsidRDefault="00AC761F">
      <w:pPr>
        <w:pStyle w:val="StandardText"/>
        <w:numPr>
          <w:ilvl w:val="0"/>
          <w:numId w:val="0"/>
        </w:numPr>
      </w:pPr>
    </w:p>
    <w:bookmarkEnd w:id="0"/>
    <w:p w:rsidR="005F511F" w:rsidRDefault="005F511F" w:rsidP="00AD4E5E">
      <w:pPr>
        <w:pStyle w:val="StandardText"/>
        <w:numPr>
          <w:ilvl w:val="0"/>
          <w:numId w:val="0"/>
        </w:numPr>
        <w:spacing w:line="260" w:lineRule="exact"/>
        <w:jc w:val="left"/>
      </w:pPr>
    </w:p>
    <w:p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ED0CF2">
        <w:t xml:space="preserve">3 </w:t>
      </w:r>
      <w:r w:rsidRPr="003158A5">
        <w:t>jaar voor de datum van Inschrijving</w:t>
      </w:r>
      <w:r>
        <w:t>,</w:t>
      </w:r>
      <w:r w:rsidRPr="003158A5">
        <w:t xml:space="preserve"> </w:t>
      </w:r>
      <w:r>
        <w:t xml:space="preserve">ervaring is opgedaan in </w:t>
      </w:r>
      <w:r w:rsidRPr="003158A5">
        <w:t xml:space="preserve">de </w:t>
      </w:r>
      <w:r w:rsidR="003658E6">
        <w:t xml:space="preserve">selectiecriteria </w:t>
      </w:r>
      <w:r>
        <w:t xml:space="preserve">zoals beschreven in paragraaf </w:t>
      </w:r>
      <w:r w:rsidR="00ED0CF2">
        <w:t>5.5.1</w:t>
      </w:r>
      <w:r>
        <w:t xml:space="preserve"> van de </w:t>
      </w:r>
      <w:r w:rsidR="00ED0CF2">
        <w:t>Aanbestedings</w:t>
      </w:r>
      <w:r w:rsidRPr="00CF1E1B">
        <w:t>leidraad</w:t>
      </w:r>
      <w:r>
        <w:t xml:space="preserve">, door </w:t>
      </w:r>
      <w:r w:rsidRPr="003158A5">
        <w:t xml:space="preserve">referentieopdrachten </w:t>
      </w:r>
      <w:r>
        <w:t xml:space="preserve">in te dienen die </w:t>
      </w:r>
      <w:r w:rsidRPr="003158A5">
        <w:t xml:space="preserve">op vakkundige en </w:t>
      </w:r>
      <w:r w:rsidRPr="00B77978">
        <w:t xml:space="preserve">regelmatige wijze </w:t>
      </w:r>
      <w:r>
        <w:t>zijn</w:t>
      </w:r>
      <w:r w:rsidRPr="00B77978">
        <w:t xml:space="preserve"> uitgevoerd</w:t>
      </w:r>
      <w:r w:rsidR="006D0AAC">
        <w:t>. In deze Bijlage dient men van de betreffende referentieopdracht op toereikende wijze informatie te verstrekken</w:t>
      </w:r>
      <w:r w:rsidR="005F511F">
        <w:t xml:space="preserve"> zodat Aanbestedende dienst ondubbelzinnig kan vaststellen dat </w:t>
      </w:r>
      <w:r w:rsidR="005F511F" w:rsidRPr="00CF1E1B">
        <w:t>Gegadigde</w:t>
      </w:r>
      <w:r w:rsidR="005F511F">
        <w:t xml:space="preserve"> voldoet aan de gevraagde </w:t>
      </w:r>
      <w:r w:rsidR="003658E6">
        <w:t>selectiecriteria</w:t>
      </w:r>
      <w:r w:rsidR="005F511F">
        <w:t>.</w:t>
      </w:r>
    </w:p>
    <w:p w:rsidR="00AD4E5E" w:rsidRDefault="00AD4E5E" w:rsidP="00AD4E5E">
      <w:pPr>
        <w:pStyle w:val="StandardText"/>
        <w:numPr>
          <w:ilvl w:val="0"/>
          <w:numId w:val="0"/>
        </w:numPr>
        <w:spacing w:line="260" w:lineRule="exact"/>
        <w:jc w:val="left"/>
      </w:pPr>
    </w:p>
    <w:p w:rsidR="000F37CF" w:rsidRDefault="00226B0F" w:rsidP="005F511F">
      <w:pPr>
        <w:pStyle w:val="StandardText"/>
        <w:numPr>
          <w:ilvl w:val="0"/>
          <w:numId w:val="0"/>
        </w:numPr>
        <w:spacing w:line="260" w:lineRule="exact"/>
        <w:jc w:val="left"/>
      </w:pPr>
      <w:r>
        <w:t xml:space="preserve">Hieronder </w:t>
      </w:r>
      <w:r w:rsidR="005F511F">
        <w:t xml:space="preserve">duidelijk aangegeven op welke </w:t>
      </w:r>
      <w:r w:rsidR="003658E6">
        <w:t>selectiecriteria</w:t>
      </w:r>
      <w:r w:rsidR="00566B1F">
        <w:t>(</w:t>
      </w:r>
      <w:r w:rsidR="005F511F">
        <w:t>s</w:t>
      </w:r>
      <w:r w:rsidR="00566B1F">
        <w:t>)</w:t>
      </w:r>
      <w:r w:rsidR="005F511F">
        <w:t xml:space="preserve"> onderhavige referentieopdracht betrekking heeft. Wanneer </w:t>
      </w:r>
      <w:r w:rsidR="000B61A3">
        <w:t xml:space="preserve">onderhavige </w:t>
      </w:r>
      <w:r w:rsidR="005F511F">
        <w:t xml:space="preserve">referentieopdracht voldoet aan meerdere </w:t>
      </w:r>
      <w:r w:rsidR="003658E6">
        <w:t>selectiecriteria</w:t>
      </w:r>
      <w:r w:rsidR="000B61A3">
        <w:t xml:space="preserve">, dan duidelijk aangeven welke </w:t>
      </w:r>
      <w:r w:rsidR="003658E6">
        <w:t xml:space="preserve">selectiecriteria </w:t>
      </w:r>
      <w:r w:rsidR="000B61A3">
        <w:t xml:space="preserve">dit zijn. </w:t>
      </w:r>
    </w:p>
    <w:p w:rsidR="003658E6" w:rsidRDefault="003658E6" w:rsidP="003658E6">
      <w:pPr>
        <w:pStyle w:val="StandardText"/>
        <w:numPr>
          <w:ilvl w:val="0"/>
          <w:numId w:val="0"/>
        </w:numPr>
        <w:spacing w:line="260" w:lineRule="exact"/>
        <w:jc w:val="left"/>
      </w:pPr>
      <w:r w:rsidRPr="00ED0CF2">
        <w:t xml:space="preserve">Het is mogelijk dat Inschrijver meerdere referentieopdrachten moet indienen om aan meerdere </w:t>
      </w:r>
      <w:r w:rsidR="00ED0CF2" w:rsidRPr="00ED0CF2">
        <w:t>competenties</w:t>
      </w:r>
      <w:r>
        <w:t xml:space="preserve"> in paragraaf </w:t>
      </w:r>
      <w:r w:rsidR="00ED0CF2">
        <w:t>5.5.1</w:t>
      </w:r>
      <w:r>
        <w:t xml:space="preserve"> te voldoen. Gebruik hiervoor meerdere exemplaren van deze Bijlage. </w:t>
      </w:r>
    </w:p>
    <w:p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tc>
          <w:tcPr>
            <w:tcW w:w="9540" w:type="dxa"/>
            <w:shd w:val="clear" w:color="auto" w:fill="D9D9D9"/>
          </w:tcPr>
          <w:p w:rsidR="00CF1E1B" w:rsidRDefault="00CF1E1B" w:rsidP="00CF1E1B">
            <w:pPr>
              <w:spacing w:before="90" w:after="54" w:line="260" w:lineRule="exact"/>
              <w:rPr>
                <w:b/>
                <w:szCs w:val="19"/>
              </w:rPr>
            </w:pPr>
            <w:r>
              <w:rPr>
                <w:b/>
                <w:szCs w:val="19"/>
              </w:rPr>
              <w:t xml:space="preserve">Geef aan op welke </w:t>
            </w:r>
            <w:r w:rsidR="003658E6">
              <w:rPr>
                <w:b/>
                <w:szCs w:val="19"/>
              </w:rPr>
              <w:t>selectiecriteria</w:t>
            </w:r>
            <w:r>
              <w:rPr>
                <w:b/>
                <w:szCs w:val="19"/>
              </w:rPr>
              <w:t xml:space="preserve"> cf. par. </w:t>
            </w:r>
            <w:r w:rsidR="00ED0CF2">
              <w:rPr>
                <w:b/>
                <w:szCs w:val="19"/>
              </w:rPr>
              <w:t>5.5.1</w:t>
            </w:r>
            <w:r>
              <w:rPr>
                <w:b/>
                <w:szCs w:val="19"/>
              </w:rPr>
              <w:t xml:space="preserve"> onderhavige referentieopdracht betrekking heeft:</w:t>
            </w:r>
          </w:p>
          <w:p w:rsidR="000B61A3" w:rsidRDefault="000B61A3" w:rsidP="008268DF">
            <w:pPr>
              <w:spacing w:before="90" w:after="54" w:line="260" w:lineRule="exact"/>
              <w:rPr>
                <w:b/>
                <w:szCs w:val="19"/>
              </w:rPr>
            </w:pPr>
          </w:p>
        </w:tc>
      </w:tr>
      <w:tr w:rsidR="000F37CF">
        <w:tc>
          <w:tcPr>
            <w:tcW w:w="9540" w:type="dxa"/>
            <w:shd w:val="clear" w:color="auto" w:fill="D9D9D9"/>
          </w:tcPr>
          <w:p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tc>
          <w:tcPr>
            <w:tcW w:w="9540" w:type="dxa"/>
          </w:tcPr>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Aanhef"/>
              <w:spacing w:before="90" w:after="54" w:line="260" w:lineRule="exact"/>
              <w:rPr>
                <w:szCs w:val="16"/>
              </w:rPr>
            </w:pPr>
          </w:p>
          <w:p w:rsidR="000F37CF" w:rsidRDefault="000F37CF" w:rsidP="00AC761F">
            <w:pPr>
              <w:pStyle w:val="Koptekst"/>
              <w:tabs>
                <w:tab w:val="clear" w:pos="9072"/>
              </w:tabs>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b/>
                <w:sz w:val="16"/>
                <w:szCs w:val="16"/>
              </w:rPr>
            </w:pPr>
          </w:p>
        </w:tc>
      </w:tr>
    </w:tbl>
    <w:p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tc>
          <w:tcPr>
            <w:tcW w:w="5220" w:type="dxa"/>
          </w:tcPr>
          <w:p w:rsidR="000F37CF" w:rsidRDefault="000F37CF" w:rsidP="00AC761F">
            <w:pPr>
              <w:spacing w:before="90" w:after="54" w:line="260" w:lineRule="exact"/>
              <w:rPr>
                <w:szCs w:val="16"/>
              </w:rPr>
            </w:pPr>
            <w:r>
              <w:rPr>
                <w:szCs w:val="16"/>
              </w:rPr>
              <w:t>Opdrachtnemer:</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er sprake van een samenwerkingsverband:</w:t>
            </w:r>
          </w:p>
          <w:p w:rsidR="000F37CF" w:rsidRDefault="000F37CF" w:rsidP="00AC761F">
            <w:pPr>
              <w:spacing w:before="90" w:after="54" w:line="260" w:lineRule="exact"/>
              <w:rPr>
                <w:szCs w:val="16"/>
              </w:rPr>
            </w:pPr>
            <w:r>
              <w:rPr>
                <w:szCs w:val="16"/>
              </w:rPr>
              <w:t>Wat zijn de namen van de ondernemingen in het samenwerkingsverband:</w:t>
            </w:r>
          </w:p>
          <w:p w:rsidR="000F37CF" w:rsidRDefault="000F37CF" w:rsidP="00AC761F">
            <w:pPr>
              <w:spacing w:before="90" w:after="54" w:line="260" w:lineRule="exact"/>
              <w:rPr>
                <w:szCs w:val="16"/>
              </w:rPr>
            </w:pPr>
            <w:r>
              <w:rPr>
                <w:szCs w:val="16"/>
              </w:rPr>
              <w:t>Wat is de rechtsvorm van het samenwerkingsverband:</w:t>
            </w:r>
          </w:p>
          <w:p w:rsidR="000F37CF" w:rsidRDefault="000F37CF" w:rsidP="00AC761F">
            <w:pPr>
              <w:spacing w:before="90" w:after="54" w:line="260" w:lineRule="exact"/>
              <w:rPr>
                <w:szCs w:val="16"/>
              </w:rPr>
            </w:pPr>
            <w:r>
              <w:rPr>
                <w:szCs w:val="16"/>
              </w:rPr>
              <w:t>Wat was de onderlinge werkverdeling tussen de ondernemingen: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u hoofd- of onderaannemer:</w:t>
            </w:r>
          </w:p>
          <w:p w:rsidR="000F37CF" w:rsidRDefault="000F37CF" w:rsidP="00AC761F">
            <w:pPr>
              <w:spacing w:before="90" w:after="54" w:line="260" w:lineRule="exact"/>
              <w:rPr>
                <w:szCs w:val="16"/>
              </w:rPr>
            </w:pPr>
            <w:r>
              <w:rPr>
                <w:szCs w:val="16"/>
              </w:rPr>
              <w:t>Indien onderaannemer, wie was de hoofdaannemer:</w:t>
            </w:r>
          </w:p>
          <w:p w:rsidR="000F37CF" w:rsidRDefault="000F37CF" w:rsidP="00AC761F">
            <w:pPr>
              <w:spacing w:before="90" w:after="54" w:line="260" w:lineRule="exact"/>
              <w:rPr>
                <w:szCs w:val="16"/>
              </w:rPr>
            </w:pPr>
            <w:r>
              <w:rPr>
                <w:szCs w:val="16"/>
              </w:rPr>
              <w:t>Werkverdeling tussen hoofd- en onderaannemer:</w:t>
            </w:r>
          </w:p>
          <w:p w:rsidR="000F37CF" w:rsidRDefault="000F37CF" w:rsidP="00AC761F">
            <w:pPr>
              <w:spacing w:before="90" w:after="54" w:line="260" w:lineRule="exact"/>
              <w:rPr>
                <w:szCs w:val="16"/>
              </w:rPr>
            </w:pPr>
            <w:r>
              <w:rPr>
                <w:szCs w:val="16"/>
              </w:rPr>
              <w:lastRenderedPageBreak/>
              <w:t>Aanneemsommen onderaannemers</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Naam </w:t>
            </w:r>
            <w:proofErr w:type="spellStart"/>
            <w:r>
              <w:rPr>
                <w:szCs w:val="16"/>
              </w:rPr>
              <w:t>opdrachtgevende</w:t>
            </w:r>
            <w:proofErr w:type="spellEnd"/>
            <w:r>
              <w:rPr>
                <w:szCs w:val="16"/>
              </w:rPr>
              <w:t xml:space="preserve"> instantie of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Naam contactpersoon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Telefoonnummer contactpersoon: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Emailadres contactpersoon:</w:t>
            </w:r>
          </w:p>
        </w:tc>
        <w:tc>
          <w:tcPr>
            <w:tcW w:w="4320" w:type="dxa"/>
          </w:tcPr>
          <w:p w:rsidR="000F37CF" w:rsidRDefault="000F37CF" w:rsidP="00AC761F">
            <w:pPr>
              <w:spacing w:before="90" w:after="54" w:line="260" w:lineRule="exact"/>
              <w:rPr>
                <w:i/>
                <w:szCs w:val="16"/>
              </w:rPr>
            </w:pPr>
          </w:p>
        </w:tc>
      </w:tr>
      <w:tr w:rsidR="00254F9E">
        <w:tc>
          <w:tcPr>
            <w:tcW w:w="5220" w:type="dxa"/>
          </w:tcPr>
          <w:p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rsidR="00254F9E" w:rsidRDefault="00254F9E" w:rsidP="00AC761F">
            <w:pPr>
              <w:spacing w:before="90" w:after="54" w:line="260" w:lineRule="exact"/>
              <w:rPr>
                <w:i/>
                <w:szCs w:val="16"/>
              </w:rPr>
            </w:pPr>
          </w:p>
        </w:tc>
      </w:tr>
      <w:tr w:rsidR="000F37CF">
        <w:tc>
          <w:tcPr>
            <w:tcW w:w="5220" w:type="dxa"/>
          </w:tcPr>
          <w:p w:rsidR="000F37CF" w:rsidRDefault="000F37CF" w:rsidP="00934484">
            <w:pPr>
              <w:spacing w:before="90" w:after="54" w:line="260" w:lineRule="exact"/>
              <w:rPr>
                <w:szCs w:val="16"/>
              </w:rPr>
            </w:pPr>
            <w:r>
              <w:rPr>
                <w:szCs w:val="16"/>
              </w:rPr>
              <w:t xml:space="preserve">Datum start </w:t>
            </w:r>
            <w:r w:rsidR="00BD7FE2">
              <w:rPr>
                <w:szCs w:val="16"/>
              </w:rPr>
              <w:t>werk/</w:t>
            </w:r>
            <w:r w:rsidR="00934484">
              <w:rPr>
                <w:szCs w:val="16"/>
              </w:rPr>
              <w:t>dienst/levering</w:t>
            </w:r>
            <w:r>
              <w:rPr>
                <w:szCs w:val="16"/>
              </w:rPr>
              <w:t>:</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Datum oplevering:</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rsidR="000F37CF" w:rsidRDefault="00934484" w:rsidP="00934484">
            <w:pPr>
              <w:spacing w:before="90" w:after="54" w:line="260" w:lineRule="exact"/>
              <w:rPr>
                <w:szCs w:val="16"/>
              </w:rPr>
            </w:pPr>
            <w:r>
              <w:rPr>
                <w:szCs w:val="16"/>
              </w:rPr>
              <w:t>Deze dient te worden bijgevoegd</w:t>
            </w:r>
          </w:p>
        </w:tc>
        <w:tc>
          <w:tcPr>
            <w:tcW w:w="4320" w:type="dxa"/>
          </w:tcPr>
          <w:p w:rsidR="000F37CF" w:rsidRDefault="000F37CF" w:rsidP="00AC761F">
            <w:pPr>
              <w:spacing w:before="90" w:after="54" w:line="260" w:lineRule="exact"/>
              <w:rPr>
                <w:i/>
                <w:szCs w:val="16"/>
              </w:rPr>
            </w:pPr>
          </w:p>
        </w:tc>
      </w:tr>
    </w:tbl>
    <w:p w:rsidR="000F37CF" w:rsidRDefault="000F37CF" w:rsidP="00AC761F">
      <w:pPr>
        <w:spacing w:line="260" w:lineRule="exact"/>
        <w:rPr>
          <w:rFonts w:cs="Arial"/>
          <w:i/>
        </w:rPr>
      </w:pPr>
    </w:p>
    <w:p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headerReference w:type="default" r:id="rId8"/>
      <w:footerReference w:type="default" r:id="rId9"/>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51" w:rsidRDefault="008A7651">
      <w:r>
        <w:separator/>
      </w:r>
    </w:p>
  </w:endnote>
  <w:endnote w:type="continuationSeparator" w:id="0">
    <w:p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Symbol"/>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F2" w:rsidRDefault="00ED0CF2">
    <w:pPr>
      <w:pStyle w:val="Voettekst"/>
    </w:pPr>
    <w:r>
      <w:rPr>
        <w:noProof/>
      </w:rPr>
      <w:drawing>
        <wp:inline distT="0" distB="0" distL="0" distR="0" wp14:anchorId="025DB5A1">
          <wp:extent cx="6120765" cy="48895"/>
          <wp:effectExtent l="0" t="0" r="0" b="825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488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51" w:rsidRDefault="008A7651">
      <w:r>
        <w:separator/>
      </w:r>
    </w:p>
  </w:footnote>
  <w:footnote w:type="continuationSeparator" w:id="0">
    <w:p w:rsidR="008A7651" w:rsidRDefault="008A7651">
      <w:r>
        <w:continuationSeparator/>
      </w:r>
    </w:p>
  </w:footnote>
  <w:footnote w:id="1">
    <w:p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F2" w:rsidRDefault="00ED0CF2">
    <w:pPr>
      <w:pStyle w:val="Koptekst"/>
    </w:pPr>
    <w:r>
      <w:rPr>
        <w:noProof/>
      </w:rPr>
      <w:drawing>
        <wp:inline distT="0" distB="0" distL="0" distR="0" wp14:anchorId="4AEB7F97">
          <wp:extent cx="2273935" cy="506095"/>
          <wp:effectExtent l="0" t="0" r="0" b="825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935"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CF"/>
    <w:rsid w:val="00097147"/>
    <w:rsid w:val="000B61A3"/>
    <w:rsid w:val="000E7351"/>
    <w:rsid w:val="000F37CF"/>
    <w:rsid w:val="00226B0F"/>
    <w:rsid w:val="00254F9E"/>
    <w:rsid w:val="002648D9"/>
    <w:rsid w:val="003658E6"/>
    <w:rsid w:val="00566B1F"/>
    <w:rsid w:val="005817D3"/>
    <w:rsid w:val="005F511F"/>
    <w:rsid w:val="006060C0"/>
    <w:rsid w:val="006D0AAC"/>
    <w:rsid w:val="006D2DFA"/>
    <w:rsid w:val="00743FCE"/>
    <w:rsid w:val="00754104"/>
    <w:rsid w:val="007A50BA"/>
    <w:rsid w:val="008268DF"/>
    <w:rsid w:val="008863FD"/>
    <w:rsid w:val="008A7651"/>
    <w:rsid w:val="00934484"/>
    <w:rsid w:val="009A365F"/>
    <w:rsid w:val="009A4D67"/>
    <w:rsid w:val="009D56D4"/>
    <w:rsid w:val="00AC761F"/>
    <w:rsid w:val="00AD4E5E"/>
    <w:rsid w:val="00B42344"/>
    <w:rsid w:val="00BD7FE2"/>
    <w:rsid w:val="00C935BB"/>
    <w:rsid w:val="00CC5CD6"/>
    <w:rsid w:val="00CF1E1B"/>
    <w:rsid w:val="00CF74BA"/>
    <w:rsid w:val="00D22F90"/>
    <w:rsid w:val="00D273C2"/>
    <w:rsid w:val="00D36EDA"/>
    <w:rsid w:val="00D755E7"/>
    <w:rsid w:val="00EC769C"/>
    <w:rsid w:val="00ED0CF2"/>
    <w:rsid w:val="00F309E8"/>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583D-E3ED-461E-B930-4EEA989A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3BADE686.dotm</Template>
  <TotalTime>1</TotalTime>
  <Pages>2</Pages>
  <Words>252</Words>
  <Characters>1873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Hooft, Simon 't</cp:lastModifiedBy>
  <cp:revision>2</cp:revision>
  <cp:lastPrinted>2012-03-21T09:28:00Z</cp:lastPrinted>
  <dcterms:created xsi:type="dcterms:W3CDTF">2020-08-26T13:59:00Z</dcterms:created>
  <dcterms:modified xsi:type="dcterms:W3CDTF">2020-08-26T13:59:00Z</dcterms:modified>
</cp:coreProperties>
</file>